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Leeds West and Pudsey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Leeds West and Pudsey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Leeds West and Pudsey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Leeds West and Pudsey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Leeds West and Pudsey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Leeds West and Pudsey are estimated to have a score of 1-2 on the PGSI (low-risk gambling), whilst </w:t>
      </w:r>
      <w:r w:rsidRPr="00773DF7">
        <w:rPr>
          <w:rFonts w:ascii="Libre Franklin Light" w:hAnsi="Libre Franklin Light" w:cs="Calibri Light"/>
          <w:b/>
          <w:bCs/>
          <w:color w:val="C45911" w:themeColor="accent2" w:themeShade="BF"/>
        </w:rPr>
        <w:t xml:space="preserve">4.3%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66.7% </w:t>
      </w:r>
      <w:r w:rsidRPr="004747BF">
        <w:rPr>
          <w:rFonts w:ascii="Libre Franklin Light" w:eastAsia="Times New Roman" w:hAnsi="Libre Franklin Light" w:cs="Calibri Light"/>
        </w:rPr>
        <w:t xml:space="preserve">of those respondents classified as PGSI 8+ in Leeds West and Pudsey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Leeds West and Pudsey is estimated to be </w:t>
      </w:r>
      <w:r w:rsidRPr="00773DF7">
        <w:rPr>
          <w:rFonts w:ascii="Libre Franklin Light" w:eastAsia="Times New Roman" w:hAnsi="Libre Franklin Light" w:cs="Calibri Light"/>
          <w:b/>
          <w:bCs/>
          <w:color w:val="C45911" w:themeColor="accent2" w:themeShade="BF"/>
        </w:rPr>
        <w:t xml:space="preserve">£2,366,657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Leeds West and Pudsey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Leeds West and Pudsey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Leeds West and Pudsey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Leeds West and Pudsey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eds West and Puds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Leeds West and Pudsey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eds West and Puds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Leeds West and Pudsey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Leeds West and Pudsey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eds West and Puds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Leeds West and Pudsey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Leeds West and Pudsey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Leeds West and Pudsey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Leeds West and Pudsey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Leeds West and Pudsey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Leeds West and Pudsey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£2,366,657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Leeds West and Pudsey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£38,549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£797,214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£57,110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£16,062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£29,447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£1,428,275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£2,366,657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Leeds West and Pudsey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Leeds West and Pudsey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West and Pudsey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West and Pudsey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West and Pudsey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West and Pudsey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Leeds West and Pudsey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Leeds West and Pudsey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Leeds West and Pudsey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Leeds West and Pudsey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Leeds West and Pudsey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60.9%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Leeds West and Pudsey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B901AB6-30D6-4C59-B92C-E32FE8821D1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